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C370B46" w14:textId="77777777" w:rsidR="00472FC7" w:rsidRDefault="00472FC7" w:rsidP="00472FC7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John DALL</w:t>
      </w:r>
      <w:r>
        <w:rPr>
          <w:rFonts w:cs="Times New Roman"/>
          <w:szCs w:val="24"/>
        </w:rPr>
        <w:t xml:space="preserve">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fl.1479-81)</w:t>
      </w:r>
    </w:p>
    <w:p w14:paraId="26B85166" w14:textId="77777777" w:rsidR="00472FC7" w:rsidRDefault="00472FC7" w:rsidP="00472FC7">
      <w:pPr>
        <w:pStyle w:val="NoSpacing"/>
        <w:rPr>
          <w:rFonts w:cs="Times New Roman"/>
          <w:szCs w:val="24"/>
        </w:rPr>
      </w:pPr>
    </w:p>
    <w:p w14:paraId="08178F26" w14:textId="77777777" w:rsidR="00472FC7" w:rsidRDefault="00472FC7" w:rsidP="00472FC7">
      <w:pPr>
        <w:pStyle w:val="NoSpacing"/>
        <w:rPr>
          <w:rFonts w:cs="Times New Roman"/>
          <w:szCs w:val="24"/>
        </w:rPr>
      </w:pPr>
    </w:p>
    <w:p w14:paraId="0ADB5729" w14:textId="77777777" w:rsidR="00472FC7" w:rsidRDefault="00472FC7" w:rsidP="00472FC7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9 Aug.1479</w:t>
      </w:r>
      <w:r>
        <w:rPr>
          <w:rFonts w:cs="Times New Roman"/>
          <w:szCs w:val="24"/>
        </w:rPr>
        <w:tab/>
        <w:t xml:space="preserve">He was on a commission of </w:t>
      </w:r>
      <w:proofErr w:type="gramStart"/>
      <w:r>
        <w:rPr>
          <w:rFonts w:cs="Times New Roman"/>
          <w:szCs w:val="24"/>
        </w:rPr>
        <w:t>the peace</w:t>
      </w:r>
      <w:proofErr w:type="gramEnd"/>
      <w:r>
        <w:rPr>
          <w:rFonts w:cs="Times New Roman"/>
          <w:szCs w:val="24"/>
        </w:rPr>
        <w:t xml:space="preserve"> for Rutland.  (C.P.R. 1476-85 p.570)</w:t>
      </w:r>
    </w:p>
    <w:p w14:paraId="1BAB75C5" w14:textId="77777777" w:rsidR="00472FC7" w:rsidRDefault="00472FC7" w:rsidP="00472FC7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10 Feb.1481</w:t>
      </w:r>
      <w:r>
        <w:rPr>
          <w:rFonts w:cs="Times New Roman"/>
          <w:szCs w:val="24"/>
        </w:rPr>
        <w:tab/>
        <w:t>He was on a commission of the peace for Rutland.     (ibid.)</w:t>
      </w:r>
    </w:p>
    <w:p w14:paraId="1BD1D10C" w14:textId="77777777" w:rsidR="00472FC7" w:rsidRDefault="00472FC7" w:rsidP="00472FC7">
      <w:pPr>
        <w:pStyle w:val="NoSpacing"/>
        <w:rPr>
          <w:rFonts w:cs="Times New Roman"/>
          <w:szCs w:val="24"/>
        </w:rPr>
      </w:pPr>
    </w:p>
    <w:p w14:paraId="5B4D81F7" w14:textId="77777777" w:rsidR="00472FC7" w:rsidRDefault="00472FC7" w:rsidP="00472FC7">
      <w:pPr>
        <w:pStyle w:val="NoSpacing"/>
        <w:rPr>
          <w:rFonts w:cs="Times New Roman"/>
          <w:szCs w:val="24"/>
        </w:rPr>
      </w:pPr>
    </w:p>
    <w:p w14:paraId="477FBAF2" w14:textId="77777777" w:rsidR="00472FC7" w:rsidRDefault="00472FC7" w:rsidP="00472FC7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4 January 2025</w:t>
      </w:r>
    </w:p>
    <w:p w14:paraId="0804AFD4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83989FD" w14:textId="77777777" w:rsidR="00472FC7" w:rsidRDefault="00472FC7" w:rsidP="009139A6">
      <w:r>
        <w:separator/>
      </w:r>
    </w:p>
  </w:endnote>
  <w:endnote w:type="continuationSeparator" w:id="0">
    <w:p w14:paraId="3668FE46" w14:textId="77777777" w:rsidR="00472FC7" w:rsidRDefault="00472FC7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F1FFD02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3D2DB14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6477A29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3684FEE" w14:textId="77777777" w:rsidR="00472FC7" w:rsidRDefault="00472FC7" w:rsidP="009139A6">
      <w:r>
        <w:separator/>
      </w:r>
    </w:p>
  </w:footnote>
  <w:footnote w:type="continuationSeparator" w:id="0">
    <w:p w14:paraId="324C76D5" w14:textId="77777777" w:rsidR="00472FC7" w:rsidRDefault="00472FC7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890A4CF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76D49F6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DD22820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2FC7"/>
    <w:rsid w:val="000666E0"/>
    <w:rsid w:val="002510B7"/>
    <w:rsid w:val="00270799"/>
    <w:rsid w:val="00472FC7"/>
    <w:rsid w:val="004731EC"/>
    <w:rsid w:val="005C130B"/>
    <w:rsid w:val="00826F5C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906622A"/>
  <w15:chartTrackingRefBased/>
  <w15:docId w15:val="{9784668E-D15A-4BC3-8087-DD24B6DF06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30</Words>
  <Characters>177</Characters>
  <Application>Microsoft Office Word</Application>
  <DocSecurity>0</DocSecurity>
  <Lines>1</Lines>
  <Paragraphs>1</Paragraphs>
  <ScaleCrop>false</ScaleCrop>
  <Company/>
  <LinksUpToDate>false</LinksUpToDate>
  <CharactersWithSpaces>206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2025-01-04T21:15:00Z</dcterms:created>
  <dcterms:modified xsi:type="dcterms:W3CDTF">2025-01-04T21:15:00Z</dcterms:modified>
</cp:coreProperties>
</file>